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4B06" w14:textId="579E4402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Meeting#105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17F0B" w:rsidRPr="00A17F0B">
        <w:rPr>
          <w:rFonts w:ascii="Arial" w:eastAsia="SimSun" w:hAnsi="Arial"/>
          <w:b/>
          <w:bCs/>
          <w:sz w:val="24"/>
          <w:lang w:eastAsia="ja-JP"/>
        </w:rPr>
        <w:t>R4-2218281</w:t>
      </w:r>
    </w:p>
    <w:p w14:paraId="5A59205C" w14:textId="77777777" w:rsidR="0020216A" w:rsidRPr="000F3A2F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Toulouse. France, 14 – 18 Nov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02391E2E" w14:textId="3F9E5D64" w:rsidR="007B6528" w:rsidRDefault="00F257E9">
      <w:pPr>
        <w:pStyle w:val="CH"/>
      </w:pPr>
      <w:r>
        <w:t>Title:</w:t>
      </w:r>
      <w:r>
        <w:tab/>
      </w:r>
      <w:r w:rsidR="00CA1FA7" w:rsidRPr="00CA1FA7">
        <w:rPr>
          <w:lang w:val="en-US"/>
        </w:rPr>
        <w:t>Intra-band non-collocated EN-DC/NR-CA type 4 UE</w:t>
      </w:r>
    </w:p>
    <w:p w14:paraId="64476BC1" w14:textId="3EE47367" w:rsidR="007B6528" w:rsidRDefault="00F257E9">
      <w:pPr>
        <w:pStyle w:val="CH"/>
      </w:pPr>
      <w:r>
        <w:t>Agenda item:</w:t>
      </w:r>
      <w:r>
        <w:tab/>
      </w:r>
      <w:r w:rsidR="0016297E">
        <w:t>8.11.2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C36430">
      <w:pPr>
        <w:pStyle w:val="Heading1"/>
      </w:pPr>
      <w:r>
        <w:t>1</w:t>
      </w:r>
      <w:r>
        <w:tab/>
      </w:r>
      <w:r w:rsidRPr="00C36430">
        <w:t>Background</w:t>
      </w:r>
      <w:r>
        <w:t xml:space="preserve"> </w:t>
      </w:r>
    </w:p>
    <w:p w14:paraId="0B19CA95" w14:textId="77777777" w:rsidR="007B6528" w:rsidRDefault="007B6528">
      <w:pPr>
        <w:spacing w:after="0"/>
        <w:jc w:val="both"/>
        <w:rPr>
          <w:rFonts w:ascii="Arial" w:hAnsi="Arial" w:cs="Arial"/>
        </w:rPr>
      </w:pPr>
    </w:p>
    <w:p w14:paraId="25CA616D" w14:textId="26B0CC74" w:rsidR="00621F70" w:rsidRDefault="004A2D47" w:rsidP="007454B3">
      <w:pPr>
        <w:spacing w:after="120"/>
        <w:jc w:val="both"/>
      </w:pPr>
      <w:r w:rsidRPr="004A2D47">
        <w:t>In RAN4#104-bis</w:t>
      </w:r>
      <w:r w:rsidR="00B105EF">
        <w:t xml:space="preserve"> me</w:t>
      </w:r>
      <w:r w:rsidR="00B105EF" w:rsidRPr="00B105EF">
        <w:t>eting under [</w:t>
      </w:r>
      <w:r w:rsidR="00B105EF">
        <w:t>1</w:t>
      </w:r>
      <w:r w:rsidR="00B105EF" w:rsidRPr="00B105EF">
        <w:t>] [104-bis-e][1</w:t>
      </w:r>
      <w:r w:rsidR="007454B3">
        <w:t>34</w:t>
      </w:r>
      <w:r w:rsidR="00B105EF" w:rsidRPr="00B105EF">
        <w:t xml:space="preserve">] </w:t>
      </w:r>
      <w:r w:rsidRPr="004A2D47">
        <w:t>WF[</w:t>
      </w:r>
      <w:r w:rsidR="00B105EF">
        <w:t>1</w:t>
      </w:r>
      <w:r w:rsidRPr="004A2D47">
        <w:t xml:space="preserve">] was approved </w:t>
      </w:r>
      <w:r w:rsidR="00621F70">
        <w:t>where i</w:t>
      </w:r>
      <w:r w:rsidR="0011502F">
        <w:t>t</w:t>
      </w:r>
      <w:r w:rsidR="00621F70">
        <w:t xml:space="preserve"> was decided that</w:t>
      </w:r>
      <w:r w:rsidR="002B3652">
        <w:t xml:space="preserve"> </w:t>
      </w:r>
      <w:r w:rsidR="00621F70">
        <w:t xml:space="preserve">handheld </w:t>
      </w:r>
      <w:r w:rsidR="002B3652">
        <w:t xml:space="preserve">UE </w:t>
      </w:r>
      <w:r w:rsidR="00621F70">
        <w:t xml:space="preserve">type3a/3b is to be </w:t>
      </w:r>
      <w:r w:rsidR="002B3652">
        <w:t>prioritised.</w:t>
      </w:r>
    </w:p>
    <w:p w14:paraId="6732C4F4" w14:textId="77777777" w:rsidR="00621F70" w:rsidRPr="001861FF" w:rsidRDefault="00621F70" w:rsidP="00621F70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val="en-US" w:eastAsia="zh-CN"/>
        </w:rPr>
      </w:pPr>
      <w:r w:rsidRPr="001861FF">
        <w:rPr>
          <w:rFonts w:eastAsia="Yu Mincho"/>
          <w:lang w:eastAsia="ja-JP"/>
        </w:rPr>
        <w:t>Prioritize Type 3a/3b discussion for 4MIMO layer in Rel-18.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621F70" w:rsidRPr="00E55EC0" w14:paraId="74607ECF" w14:textId="77777777" w:rsidTr="002B3652">
        <w:trPr>
          <w:trHeight w:val="70"/>
          <w:jc w:val="center"/>
        </w:trPr>
        <w:tc>
          <w:tcPr>
            <w:tcW w:w="498" w:type="dxa"/>
            <w:shd w:val="clear" w:color="auto" w:fill="DEEAF6"/>
          </w:tcPr>
          <w:p w14:paraId="21BABE2D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5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141E8FA7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shd w:val="clear" w:color="auto" w:fill="DEEAF6"/>
            <w:noWrap/>
            <w:vAlign w:val="bottom"/>
          </w:tcPr>
          <w:p w14:paraId="7379C232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211BF1C6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shd w:val="clear" w:color="auto" w:fill="DEEAF6"/>
            <w:vAlign w:val="bottom"/>
          </w:tcPr>
          <w:p w14:paraId="48170B4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shd w:val="clear" w:color="auto" w:fill="DEEAF6"/>
            <w:vAlign w:val="bottom"/>
          </w:tcPr>
          <w:p w14:paraId="37186E2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shd w:val="clear" w:color="auto" w:fill="DEEAF6"/>
            <w:vAlign w:val="bottom"/>
          </w:tcPr>
          <w:p w14:paraId="3F475D7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2FDA2D2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shd w:val="clear" w:color="auto" w:fill="DEEAF6"/>
            <w:vAlign w:val="bottom"/>
          </w:tcPr>
          <w:p w14:paraId="6003C3A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shd w:val="clear" w:color="auto" w:fill="DEEAF6"/>
            <w:vAlign w:val="bottom"/>
          </w:tcPr>
          <w:p w14:paraId="0B74DEBE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1D91DE0A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7FFFF641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shd w:val="clear" w:color="auto" w:fill="DEEAF6"/>
          </w:tcPr>
          <w:p w14:paraId="1997068A" w14:textId="77777777" w:rsidR="00621F70" w:rsidRPr="00E55EC0" w:rsidRDefault="00621F70" w:rsidP="00185BE2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shd w:val="clear" w:color="auto" w:fill="DEEAF6"/>
            <w:vAlign w:val="bottom"/>
          </w:tcPr>
          <w:p w14:paraId="51E29766" w14:textId="77777777" w:rsidR="00621F70" w:rsidRPr="00E55EC0" w:rsidRDefault="00621F70" w:rsidP="00185BE2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7CD717E4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shd w:val="clear" w:color="auto" w:fill="DEEAF6"/>
            <w:noWrap/>
            <w:vAlign w:val="bottom"/>
          </w:tcPr>
          <w:p w14:paraId="62BC7EFC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621F70" w:rsidRPr="00E55EC0" w14:paraId="45E6E7FE" w14:textId="77777777" w:rsidTr="002B3652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BFBFBF"/>
          </w:tcPr>
          <w:p w14:paraId="34EDAF4E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1D6B109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BFBFBF"/>
            <w:vAlign w:val="bottom"/>
          </w:tcPr>
          <w:p w14:paraId="2F682EBF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shd w:val="clear" w:color="auto" w:fill="BFBFBF"/>
            <w:vAlign w:val="bottom"/>
          </w:tcPr>
          <w:p w14:paraId="4AD63093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shd w:val="clear" w:color="auto" w:fill="BFBFBF"/>
            <w:vAlign w:val="bottom"/>
          </w:tcPr>
          <w:p w14:paraId="1612536B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5816E572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BFBFBF"/>
            <w:vAlign w:val="bottom"/>
          </w:tcPr>
          <w:p w14:paraId="016D1B63" w14:textId="77777777" w:rsidR="00621F70" w:rsidRPr="00E55EC0" w:rsidRDefault="00621F70" w:rsidP="00185BE2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shd w:val="clear" w:color="auto" w:fill="BFBFBF"/>
          </w:tcPr>
          <w:p w14:paraId="51C057B1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BFBFBF"/>
            <w:noWrap/>
            <w:vAlign w:val="bottom"/>
          </w:tcPr>
          <w:p w14:paraId="5AF0FA0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BFBFBF"/>
            <w:vAlign w:val="bottom"/>
          </w:tcPr>
          <w:p w14:paraId="69B45327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(i.e. legacy architecture)</w:t>
            </w:r>
          </w:p>
        </w:tc>
      </w:tr>
      <w:tr w:rsidR="00621F70" w:rsidRPr="00E55EC0" w14:paraId="0AE0BE2C" w14:textId="77777777" w:rsidTr="002B3652">
        <w:trPr>
          <w:trHeight w:val="70"/>
          <w:jc w:val="center"/>
        </w:trPr>
        <w:tc>
          <w:tcPr>
            <w:tcW w:w="498" w:type="dxa"/>
            <w:vMerge/>
            <w:shd w:val="clear" w:color="auto" w:fill="BFBFBF"/>
          </w:tcPr>
          <w:p w14:paraId="465ED988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3FCC239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BFBFBF"/>
            <w:vAlign w:val="center"/>
          </w:tcPr>
          <w:p w14:paraId="157DB132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shd w:val="clear" w:color="auto" w:fill="BFBFBF"/>
            <w:vAlign w:val="center"/>
          </w:tcPr>
          <w:p w14:paraId="12038922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shd w:val="clear" w:color="auto" w:fill="BFBFBF"/>
            <w:vAlign w:val="center"/>
          </w:tcPr>
          <w:p w14:paraId="2CB09925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0DEFF85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shd w:val="clear" w:color="auto" w:fill="BFBFBF"/>
            <w:vAlign w:val="center"/>
          </w:tcPr>
          <w:p w14:paraId="4A16B131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BFBFBF"/>
          </w:tcPr>
          <w:p w14:paraId="6398763F" w14:textId="77777777" w:rsidR="00621F70" w:rsidRPr="00E55EC0" w:rsidRDefault="00621F70" w:rsidP="00185BE2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shd w:val="clear" w:color="auto" w:fill="BFBFBF"/>
            <w:vAlign w:val="center"/>
          </w:tcPr>
          <w:p w14:paraId="6AFD39BB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BFBFBF"/>
            <w:vAlign w:val="center"/>
          </w:tcPr>
          <w:p w14:paraId="0F9CBBE3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21F70" w:rsidRPr="00E55EC0" w14:paraId="62893E45" w14:textId="77777777" w:rsidTr="002B3652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BFBFBF"/>
          </w:tcPr>
          <w:p w14:paraId="6AEC552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078AC735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BFBFBF"/>
            <w:noWrap/>
            <w:vAlign w:val="bottom"/>
          </w:tcPr>
          <w:p w14:paraId="7208E53D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shd w:val="clear" w:color="auto" w:fill="BFBFBF"/>
            <w:vAlign w:val="bottom"/>
          </w:tcPr>
          <w:p w14:paraId="5A4F3CB6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2CD8ED28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BFBFBF"/>
            <w:noWrap/>
            <w:vAlign w:val="bottom"/>
          </w:tcPr>
          <w:p w14:paraId="190EE59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BFBFBF"/>
            <w:noWrap/>
            <w:vAlign w:val="bottom"/>
          </w:tcPr>
          <w:p w14:paraId="6B8B4F7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5A7542A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shd w:val="clear" w:color="auto" w:fill="BFBFBF"/>
            <w:vAlign w:val="bottom"/>
          </w:tcPr>
          <w:p w14:paraId="5F89FA9F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BFBFBF"/>
          </w:tcPr>
          <w:p w14:paraId="4B608153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BFBFBF"/>
            <w:noWrap/>
            <w:vAlign w:val="bottom"/>
          </w:tcPr>
          <w:p w14:paraId="504E25A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BFBFBF"/>
            <w:vAlign w:val="bottom"/>
          </w:tcPr>
          <w:p w14:paraId="6106F245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621F70" w:rsidRPr="00E55EC0" w14:paraId="76656615" w14:textId="77777777" w:rsidTr="002B3652">
        <w:trPr>
          <w:trHeight w:val="70"/>
          <w:jc w:val="center"/>
        </w:trPr>
        <w:tc>
          <w:tcPr>
            <w:tcW w:w="498" w:type="dxa"/>
            <w:vMerge/>
          </w:tcPr>
          <w:p w14:paraId="4626CAE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5943316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BFBFBF"/>
            <w:noWrap/>
            <w:vAlign w:val="bottom"/>
          </w:tcPr>
          <w:p w14:paraId="01CBE1D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shd w:val="clear" w:color="auto" w:fill="BFBFBF"/>
            <w:vAlign w:val="bottom"/>
          </w:tcPr>
          <w:p w14:paraId="05A3B44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BFBFBF"/>
            <w:noWrap/>
            <w:vAlign w:val="bottom"/>
          </w:tcPr>
          <w:p w14:paraId="744799A0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BFBFBF"/>
            <w:noWrap/>
            <w:vAlign w:val="bottom"/>
          </w:tcPr>
          <w:p w14:paraId="79DD88C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42D5EA9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vAlign w:val="center"/>
          </w:tcPr>
          <w:p w14:paraId="2394FBF8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BFBFBF"/>
          </w:tcPr>
          <w:p w14:paraId="25932885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vAlign w:val="center"/>
          </w:tcPr>
          <w:p w14:paraId="19863E7A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4E177EB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21F70" w:rsidRPr="00E55EC0" w14:paraId="1D1C9B4B" w14:textId="77777777" w:rsidTr="002B3652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FFFF00"/>
          </w:tcPr>
          <w:p w14:paraId="2B0A1C88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3DF54C4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FFFF00"/>
            <w:vAlign w:val="bottom"/>
          </w:tcPr>
          <w:p w14:paraId="067BDC1F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58B837B3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2E3DAED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0F69154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FFFF00"/>
            <w:vAlign w:val="bottom"/>
          </w:tcPr>
          <w:p w14:paraId="4D62B802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FFFF00"/>
          </w:tcPr>
          <w:p w14:paraId="5F3A15CB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FFFF00"/>
            <w:noWrap/>
            <w:vAlign w:val="bottom"/>
          </w:tcPr>
          <w:p w14:paraId="5262EA4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shd w:val="clear" w:color="auto" w:fill="FFFF00"/>
            <w:vAlign w:val="bottom"/>
          </w:tcPr>
          <w:p w14:paraId="37C1B3D4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621F70" w:rsidRPr="00E55EC0" w14:paraId="375D168F" w14:textId="77777777" w:rsidTr="002B3652">
        <w:trPr>
          <w:trHeight w:val="70"/>
          <w:jc w:val="center"/>
        </w:trPr>
        <w:tc>
          <w:tcPr>
            <w:tcW w:w="498" w:type="dxa"/>
            <w:vMerge/>
            <w:shd w:val="clear" w:color="auto" w:fill="FFFF00"/>
          </w:tcPr>
          <w:p w14:paraId="6D7E4677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2062223E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FFFF00"/>
            <w:vAlign w:val="center"/>
          </w:tcPr>
          <w:p w14:paraId="6FC8644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75BC347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50357B1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2EC014A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shd w:val="clear" w:color="auto" w:fill="FFFF00"/>
            <w:vAlign w:val="center"/>
          </w:tcPr>
          <w:p w14:paraId="19E5D2DE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FFFF00"/>
          </w:tcPr>
          <w:p w14:paraId="20D753F6" w14:textId="77777777" w:rsidR="00621F70" w:rsidRPr="00E55EC0" w:rsidRDefault="00621F70" w:rsidP="00185BE2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shd w:val="clear" w:color="auto" w:fill="FFFF00"/>
            <w:vAlign w:val="center"/>
          </w:tcPr>
          <w:p w14:paraId="7FBCB884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FFFF00"/>
            <w:vAlign w:val="center"/>
          </w:tcPr>
          <w:p w14:paraId="05FF89FB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21F70" w:rsidRPr="00E55EC0" w14:paraId="607D346B" w14:textId="77777777" w:rsidTr="002B3652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FFFF00"/>
          </w:tcPr>
          <w:p w14:paraId="09374485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284C4A4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FFFF00"/>
            <w:vAlign w:val="bottom"/>
          </w:tcPr>
          <w:p w14:paraId="11C9725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78341518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011A4158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674977C0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FFFF00"/>
            <w:vAlign w:val="bottom"/>
          </w:tcPr>
          <w:p w14:paraId="0883F618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FFFF00"/>
          </w:tcPr>
          <w:p w14:paraId="4984A08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FFFF00"/>
            <w:noWrap/>
            <w:vAlign w:val="bottom"/>
          </w:tcPr>
          <w:p w14:paraId="000F428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shd w:val="clear" w:color="auto" w:fill="FFFF00"/>
            <w:vAlign w:val="bottom"/>
          </w:tcPr>
          <w:p w14:paraId="6477BC3C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621F70" w:rsidRPr="00E55EC0" w14:paraId="30F8D1FD" w14:textId="77777777" w:rsidTr="002B3652">
        <w:trPr>
          <w:trHeight w:val="70"/>
          <w:jc w:val="center"/>
        </w:trPr>
        <w:tc>
          <w:tcPr>
            <w:tcW w:w="498" w:type="dxa"/>
            <w:vMerge/>
            <w:shd w:val="clear" w:color="auto" w:fill="FFFF00"/>
          </w:tcPr>
          <w:p w14:paraId="3E50E68E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40A9AED3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FFFF00"/>
            <w:vAlign w:val="center"/>
          </w:tcPr>
          <w:p w14:paraId="48A4BB4E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72B2735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42FF4F1B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578AA6B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vAlign w:val="center"/>
          </w:tcPr>
          <w:p w14:paraId="7D2B51A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</w:tcPr>
          <w:p w14:paraId="01E8B8A9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14:paraId="5800CD0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31C6C177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21F70" w:rsidRPr="00E55EC0" w14:paraId="6FF37513" w14:textId="77777777" w:rsidTr="002B3652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auto"/>
          </w:tcPr>
          <w:p w14:paraId="549CB5FE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14:paraId="1AFEBE5F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14:paraId="39DA07F9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shd w:val="clear" w:color="auto" w:fill="auto"/>
            <w:vAlign w:val="bottom"/>
          </w:tcPr>
          <w:p w14:paraId="7C709D8A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0758BF48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auto"/>
            <w:noWrap/>
            <w:vAlign w:val="bottom"/>
          </w:tcPr>
          <w:p w14:paraId="72AEE24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14:paraId="3A2BB5AE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auto"/>
            <w:noWrap/>
            <w:vAlign w:val="bottom"/>
          </w:tcPr>
          <w:p w14:paraId="39E59FAA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vAlign w:val="bottom"/>
          </w:tcPr>
          <w:p w14:paraId="392B133A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</w:tcPr>
          <w:p w14:paraId="448D6313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auto"/>
            <w:noWrap/>
            <w:vAlign w:val="bottom"/>
          </w:tcPr>
          <w:p w14:paraId="7F1EA2EB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auto"/>
            <w:vAlign w:val="bottom"/>
          </w:tcPr>
          <w:p w14:paraId="555D1B77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621F70" w:rsidRPr="00E55EC0" w14:paraId="1CB9B29B" w14:textId="77777777" w:rsidTr="002B3652">
        <w:trPr>
          <w:trHeight w:val="70"/>
          <w:jc w:val="center"/>
        </w:trPr>
        <w:tc>
          <w:tcPr>
            <w:tcW w:w="498" w:type="dxa"/>
            <w:vMerge/>
            <w:shd w:val="clear" w:color="auto" w:fill="auto"/>
          </w:tcPr>
          <w:p w14:paraId="69DF59BA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</w:tcPr>
          <w:p w14:paraId="3882304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14:paraId="7582E95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shd w:val="clear" w:color="auto" w:fill="auto"/>
            <w:vAlign w:val="bottom"/>
          </w:tcPr>
          <w:p w14:paraId="3A3F58E5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auto"/>
            <w:noWrap/>
            <w:vAlign w:val="bottom"/>
          </w:tcPr>
          <w:p w14:paraId="2B42276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14:paraId="23ED741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vAlign w:val="bottom"/>
          </w:tcPr>
          <w:p w14:paraId="678AF3D0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vAlign w:val="center"/>
          </w:tcPr>
          <w:p w14:paraId="58B85684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</w:tcPr>
          <w:p w14:paraId="32DBEBA2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14:paraId="39EB6BFC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179A7CFD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21F70" w:rsidRPr="00E55EC0" w14:paraId="5D58117B" w14:textId="77777777" w:rsidTr="002B3652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auto"/>
          </w:tcPr>
          <w:p w14:paraId="1B059CBB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14:paraId="415A8328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14:paraId="48666B79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shd w:val="clear" w:color="auto" w:fill="auto"/>
            <w:vAlign w:val="bottom"/>
          </w:tcPr>
          <w:p w14:paraId="1C35E7E9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5B0E9F26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auto"/>
            <w:noWrap/>
            <w:vAlign w:val="bottom"/>
          </w:tcPr>
          <w:p w14:paraId="5AFC55E9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14:paraId="1D78B512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auto"/>
            <w:noWrap/>
            <w:vAlign w:val="bottom"/>
          </w:tcPr>
          <w:p w14:paraId="3AC73CD2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vAlign w:val="bottom"/>
          </w:tcPr>
          <w:p w14:paraId="0875107F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</w:tcPr>
          <w:p w14:paraId="0E068133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auto"/>
            <w:noWrap/>
            <w:vAlign w:val="bottom"/>
          </w:tcPr>
          <w:p w14:paraId="2A9749AF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auto"/>
            <w:vAlign w:val="bottom"/>
          </w:tcPr>
          <w:p w14:paraId="08F29558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  <w:tr w:rsidR="00621F70" w:rsidRPr="00E55EC0" w14:paraId="349E7AA4" w14:textId="77777777" w:rsidTr="002B3652">
        <w:trPr>
          <w:trHeight w:val="70"/>
          <w:jc w:val="center"/>
        </w:trPr>
        <w:tc>
          <w:tcPr>
            <w:tcW w:w="498" w:type="dxa"/>
            <w:vMerge/>
            <w:shd w:val="clear" w:color="auto" w:fill="auto"/>
          </w:tcPr>
          <w:p w14:paraId="16A38496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</w:tcPr>
          <w:p w14:paraId="1A222D5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14:paraId="2C32E51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shd w:val="clear" w:color="auto" w:fill="auto"/>
            <w:vAlign w:val="bottom"/>
          </w:tcPr>
          <w:p w14:paraId="378C2FF9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auto"/>
            <w:noWrap/>
            <w:vAlign w:val="bottom"/>
          </w:tcPr>
          <w:p w14:paraId="1819444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14:paraId="1C5CB242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auto"/>
            <w:noWrap/>
            <w:vAlign w:val="bottom"/>
          </w:tcPr>
          <w:p w14:paraId="2B2F416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vAlign w:val="center"/>
          </w:tcPr>
          <w:p w14:paraId="4EEBF0F1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</w:tcPr>
          <w:p w14:paraId="4C872B10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14:paraId="788BD2A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271D930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bookmarkEnd w:id="5"/>
    </w:tbl>
    <w:p w14:paraId="3ED3AC29" w14:textId="77777777" w:rsidR="00621F70" w:rsidRDefault="00621F70" w:rsidP="00621F70"/>
    <w:p w14:paraId="3AE7BC62" w14:textId="0BFA79C4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231E0F66" w14:textId="135671C8" w:rsidR="0011502F" w:rsidRDefault="005F74B7" w:rsidP="0011502F">
      <w:pPr>
        <w:rPr>
          <w:rFonts w:eastAsia="Yu Mincho"/>
          <w:lang w:eastAsia="ja-JP"/>
        </w:rPr>
      </w:pPr>
      <w:r>
        <w:t>In our opinion</w:t>
      </w:r>
      <w:r w:rsidR="00357CAB">
        <w:t xml:space="preserve"> even though </w:t>
      </w:r>
      <w:r w:rsidR="00357CAB" w:rsidRPr="001861FF">
        <w:rPr>
          <w:rFonts w:eastAsia="Yu Mincho"/>
          <w:lang w:eastAsia="ja-JP"/>
        </w:rPr>
        <w:t>Type 3a/3b</w:t>
      </w:r>
      <w:r w:rsidR="00357CAB">
        <w:rPr>
          <w:rFonts w:eastAsia="Yu Mincho"/>
          <w:lang w:eastAsia="ja-JP"/>
        </w:rPr>
        <w:t xml:space="preserve"> is prioritized in discussion after that discussion </w:t>
      </w:r>
      <w:r w:rsidR="00FC679B">
        <w:rPr>
          <w:rFonts w:eastAsia="Yu Mincho"/>
          <w:lang w:eastAsia="ja-JP"/>
        </w:rPr>
        <w:t>i</w:t>
      </w:r>
      <w:r w:rsidR="00357CAB">
        <w:rPr>
          <w:rFonts w:eastAsia="Yu Mincho"/>
          <w:lang w:eastAsia="ja-JP"/>
        </w:rPr>
        <w:t xml:space="preserve">s concluded </w:t>
      </w:r>
      <w:r w:rsidR="00E0718F">
        <w:rPr>
          <w:rFonts w:eastAsia="Yu Mincho"/>
          <w:lang w:eastAsia="ja-JP"/>
        </w:rPr>
        <w:t>or parallel if discussion is not converging RAN4 should define requirements for</w:t>
      </w:r>
      <w:r w:rsidR="00403924">
        <w:rPr>
          <w:rFonts w:eastAsia="Yu Mincho"/>
          <w:lang w:eastAsia="ja-JP"/>
        </w:rPr>
        <w:t xml:space="preserve"> FWA UE type 4</w:t>
      </w:r>
      <w:r w:rsidR="00403924" w:rsidRPr="001861FF">
        <w:rPr>
          <w:rFonts w:eastAsia="Yu Mincho"/>
          <w:lang w:eastAsia="ja-JP"/>
        </w:rPr>
        <w:t>a/</w:t>
      </w:r>
      <w:r w:rsidR="00403924">
        <w:rPr>
          <w:rFonts w:eastAsia="Yu Mincho"/>
          <w:lang w:eastAsia="ja-JP"/>
        </w:rPr>
        <w:t>4</w:t>
      </w:r>
      <w:r w:rsidR="00403924" w:rsidRPr="001861FF">
        <w:rPr>
          <w:rFonts w:eastAsia="Yu Mincho"/>
          <w:lang w:eastAsia="ja-JP"/>
        </w:rPr>
        <w:t>b</w:t>
      </w:r>
      <w:r w:rsidR="00403924">
        <w:rPr>
          <w:rFonts w:eastAsia="Yu Mincho"/>
          <w:lang w:eastAsia="ja-JP"/>
        </w:rPr>
        <w:t>.</w:t>
      </w:r>
    </w:p>
    <w:p w14:paraId="0344D8D1" w14:textId="2CF6805A" w:rsidR="003077E5" w:rsidRDefault="00D3013B" w:rsidP="0011502F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This is important as FWA volumes are all the time increasing globally. For </w:t>
      </w:r>
      <w:r w:rsidR="00FC679B">
        <w:rPr>
          <w:rFonts w:eastAsia="Yu Mincho"/>
          <w:lang w:eastAsia="ja-JP"/>
        </w:rPr>
        <w:t>example,</w:t>
      </w:r>
      <w:r>
        <w:rPr>
          <w:rFonts w:eastAsia="Yu Mincho"/>
          <w:lang w:eastAsia="ja-JP"/>
        </w:rPr>
        <w:t xml:space="preserve"> according to GSA [1] </w:t>
      </w:r>
    </w:p>
    <w:p w14:paraId="134E81F2" w14:textId="72216195" w:rsidR="00D3013B" w:rsidRDefault="003077E5" w:rsidP="0011502F">
      <w:pPr>
        <w:rPr>
          <w:rFonts w:eastAsia="Yu Mincho"/>
          <w:i/>
          <w:iCs/>
          <w:lang w:eastAsia="ja-JP"/>
        </w:rPr>
      </w:pPr>
      <w:r w:rsidRPr="003077E5">
        <w:rPr>
          <w:rFonts w:eastAsia="Yu Mincho"/>
          <w:i/>
          <w:iCs/>
          <w:lang w:eastAsia="ja-JP"/>
        </w:rPr>
        <w:t>“5G FWA customer premises equipment shipments more than doubled to 3.6 million in 2021 – a year-on-year increase of over 162%. FWA CPE shipments are forecast to double again to 7.6 million in 2022”</w:t>
      </w:r>
    </w:p>
    <w:p w14:paraId="05A98EA3" w14:textId="640EB48A" w:rsidR="003077E5" w:rsidRDefault="008975F5" w:rsidP="0011502F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Some of the FWA devi</w:t>
      </w:r>
      <w:r w:rsidR="00457D03">
        <w:rPr>
          <w:rFonts w:eastAsia="Yu Mincho"/>
          <w:lang w:eastAsia="ja-JP"/>
        </w:rPr>
        <w:t>ces currently produced are 4G or 4G+5G where 5G can be FR2 device but the trend is clear. There is a need for FWA UE type</w:t>
      </w:r>
      <w:r w:rsidR="00E85336">
        <w:rPr>
          <w:rFonts w:eastAsia="Yu Mincho"/>
          <w:lang w:eastAsia="ja-JP"/>
        </w:rPr>
        <w:t xml:space="preserve"> in future. </w:t>
      </w:r>
      <w:r w:rsidR="006A6D4D">
        <w:rPr>
          <w:rFonts w:eastAsia="Yu Mincho"/>
          <w:lang w:eastAsia="ja-JP"/>
        </w:rPr>
        <w:t>Therefore,</w:t>
      </w:r>
      <w:r w:rsidR="00E85336">
        <w:rPr>
          <w:rFonts w:eastAsia="Yu Mincho"/>
          <w:lang w:eastAsia="ja-JP"/>
        </w:rPr>
        <w:t xml:space="preserve"> we propose</w:t>
      </w:r>
    </w:p>
    <w:p w14:paraId="21025117" w14:textId="0CEA4B46" w:rsidR="00E85336" w:rsidRDefault="00E85336" w:rsidP="0011502F">
      <w:pPr>
        <w:rPr>
          <w:rFonts w:eastAsia="Yu Mincho"/>
          <w:b/>
          <w:bCs/>
          <w:lang w:eastAsia="ja-JP"/>
        </w:rPr>
      </w:pPr>
      <w:r w:rsidRPr="00E85336">
        <w:rPr>
          <w:rFonts w:eastAsia="Yu Mincho"/>
          <w:b/>
          <w:bCs/>
          <w:lang w:eastAsia="ja-JP"/>
        </w:rPr>
        <w:t>Proposal</w:t>
      </w:r>
      <w:r>
        <w:rPr>
          <w:rFonts w:eastAsia="Yu Mincho"/>
          <w:b/>
          <w:bCs/>
          <w:lang w:eastAsia="ja-JP"/>
        </w:rPr>
        <w:t xml:space="preserve"> 1</w:t>
      </w:r>
      <w:r w:rsidRPr="00E85336">
        <w:rPr>
          <w:rFonts w:eastAsia="Yu Mincho"/>
          <w:b/>
          <w:bCs/>
          <w:lang w:eastAsia="ja-JP"/>
        </w:rPr>
        <w:t>: RAN4 will also develop requirements for UE type 4a/4b</w:t>
      </w:r>
      <w:r w:rsidR="00FC679B">
        <w:rPr>
          <w:rFonts w:eastAsia="Yu Mincho"/>
          <w:b/>
          <w:bCs/>
          <w:lang w:eastAsia="ja-JP"/>
        </w:rPr>
        <w:t>.</w:t>
      </w:r>
    </w:p>
    <w:p w14:paraId="63B29351" w14:textId="7268CDAA" w:rsidR="00E85336" w:rsidRDefault="0017523B" w:rsidP="0011502F">
      <w:pPr>
        <w:rPr>
          <w:rFonts w:eastAsia="Yu Mincho"/>
          <w:lang w:eastAsia="ja-JP"/>
        </w:rPr>
      </w:pPr>
      <w:r w:rsidRPr="0017523B">
        <w:rPr>
          <w:rFonts w:eastAsia="Yu Mincho"/>
          <w:lang w:eastAsia="ja-JP"/>
        </w:rPr>
        <w:t>From requirement</w:t>
      </w:r>
      <w:r>
        <w:rPr>
          <w:rFonts w:eastAsia="Yu Mincho"/>
          <w:lang w:eastAsia="ja-JP"/>
        </w:rPr>
        <w:t xml:space="preserve"> perspective </w:t>
      </w:r>
      <w:r w:rsidR="002946A1">
        <w:rPr>
          <w:rFonts w:eastAsia="Yu Mincho"/>
          <w:lang w:eastAsia="ja-JP"/>
        </w:rPr>
        <w:t>UE type 4a/4b is easier that type 3a/3b as</w:t>
      </w:r>
      <w:r w:rsidR="00F52DA4">
        <w:rPr>
          <w:rFonts w:eastAsia="Yu Mincho"/>
          <w:lang w:eastAsia="ja-JP"/>
        </w:rPr>
        <w:t xml:space="preserve"> all signal paths have dedicated antenna and LNA thus UE type 2</w:t>
      </w:r>
      <w:r w:rsidR="00411B2A">
        <w:rPr>
          <w:rFonts w:eastAsia="Yu Mincho"/>
          <w:lang w:eastAsia="ja-JP"/>
        </w:rPr>
        <w:t xml:space="preserve"> power imbalance requirements can be re-used.</w:t>
      </w:r>
    </w:p>
    <w:p w14:paraId="39A6F0F0" w14:textId="5E631EDB" w:rsidR="00411B2A" w:rsidRPr="00135936" w:rsidRDefault="00411B2A" w:rsidP="0011502F">
      <w:pPr>
        <w:rPr>
          <w:b/>
          <w:bCs/>
        </w:rPr>
      </w:pPr>
      <w:r w:rsidRPr="00135936">
        <w:rPr>
          <w:rFonts w:eastAsia="Yu Mincho"/>
          <w:b/>
          <w:bCs/>
          <w:lang w:eastAsia="ja-JP"/>
        </w:rPr>
        <w:t xml:space="preserve">Proposal 2: UE type 4a/4b power </w:t>
      </w:r>
      <w:r w:rsidR="00135936" w:rsidRPr="00135936">
        <w:rPr>
          <w:rFonts w:eastAsia="Yu Mincho"/>
          <w:b/>
          <w:bCs/>
          <w:lang w:eastAsia="ja-JP"/>
        </w:rPr>
        <w:t xml:space="preserve">imbalance </w:t>
      </w:r>
      <w:r w:rsidRPr="00135936">
        <w:rPr>
          <w:rFonts w:eastAsia="Yu Mincho"/>
          <w:b/>
          <w:bCs/>
          <w:lang w:eastAsia="ja-JP"/>
        </w:rPr>
        <w:t xml:space="preserve">requirements are </w:t>
      </w:r>
      <w:r w:rsidR="00135936" w:rsidRPr="00135936">
        <w:rPr>
          <w:rFonts w:eastAsia="Yu Mincho"/>
          <w:b/>
          <w:bCs/>
          <w:lang w:eastAsia="ja-JP"/>
        </w:rPr>
        <w:t>same as UE type 2 i.e. 25 dB over full dynamic range.</w:t>
      </w:r>
    </w:p>
    <w:p w14:paraId="7E8F648F" w14:textId="075F04DF" w:rsidR="007972E9" w:rsidRDefault="007972E9">
      <w:pPr>
        <w:pStyle w:val="Heading1"/>
      </w:pPr>
      <w:r>
        <w:t>3</w:t>
      </w:r>
      <w:r>
        <w:tab/>
        <w:t>Conclusion</w:t>
      </w:r>
    </w:p>
    <w:p w14:paraId="77328DEC" w14:textId="27EA1647" w:rsidR="00A86AFC" w:rsidRDefault="00135936" w:rsidP="007972E9">
      <w:r>
        <w:t>In this contribution we have done two proposals</w:t>
      </w:r>
    </w:p>
    <w:p w14:paraId="5AB37E94" w14:textId="677BA15D" w:rsidR="00135936" w:rsidRDefault="00135936" w:rsidP="00135936">
      <w:pPr>
        <w:rPr>
          <w:rFonts w:eastAsia="Yu Mincho"/>
          <w:b/>
          <w:bCs/>
          <w:lang w:eastAsia="ja-JP"/>
        </w:rPr>
      </w:pPr>
      <w:r w:rsidRPr="00E85336">
        <w:rPr>
          <w:rFonts w:eastAsia="Yu Mincho"/>
          <w:b/>
          <w:bCs/>
          <w:lang w:eastAsia="ja-JP"/>
        </w:rPr>
        <w:lastRenderedPageBreak/>
        <w:t>Proposal</w:t>
      </w:r>
      <w:r>
        <w:rPr>
          <w:rFonts w:eastAsia="Yu Mincho"/>
          <w:b/>
          <w:bCs/>
          <w:lang w:eastAsia="ja-JP"/>
        </w:rPr>
        <w:t xml:space="preserve"> 1</w:t>
      </w:r>
      <w:r w:rsidRPr="00E85336">
        <w:rPr>
          <w:rFonts w:eastAsia="Yu Mincho"/>
          <w:b/>
          <w:bCs/>
          <w:lang w:eastAsia="ja-JP"/>
        </w:rPr>
        <w:t>: RAN4 will also develop requirements for UE type 4a/4b</w:t>
      </w:r>
      <w:r w:rsidR="00FC679B">
        <w:rPr>
          <w:rFonts w:eastAsia="Yu Mincho"/>
          <w:b/>
          <w:bCs/>
          <w:lang w:eastAsia="ja-JP"/>
        </w:rPr>
        <w:t>.</w:t>
      </w:r>
    </w:p>
    <w:p w14:paraId="5A6561AB" w14:textId="5541E68F" w:rsidR="00135936" w:rsidRPr="007972E9" w:rsidRDefault="00135936" w:rsidP="007972E9">
      <w:r w:rsidRPr="00135936">
        <w:rPr>
          <w:rFonts w:eastAsia="Yu Mincho"/>
          <w:b/>
          <w:bCs/>
          <w:lang w:eastAsia="ja-JP"/>
        </w:rPr>
        <w:t>Proposal 2: UE type 4a/4b power imbalance requirements are same as UE type 2 i.e. 25 dB over full dynamic range.</w:t>
      </w:r>
    </w:p>
    <w:p w14:paraId="57365DE0" w14:textId="026314B6" w:rsidR="007B6528" w:rsidRPr="007972E9" w:rsidRDefault="007972E9" w:rsidP="007972E9">
      <w:pPr>
        <w:pStyle w:val="Heading1"/>
      </w:pPr>
      <w:r>
        <w:t>4</w:t>
      </w:r>
      <w:r w:rsidR="00F257E9">
        <w:tab/>
        <w:t>Reference</w:t>
      </w:r>
      <w:r w:rsidR="00284AE0">
        <w:t>s</w:t>
      </w:r>
    </w:p>
    <w:p w14:paraId="5BBC2D8B" w14:textId="53418290" w:rsidR="007B6528" w:rsidRDefault="002E4671">
      <w:pPr>
        <w:spacing w:after="0"/>
      </w:pPr>
      <w:r>
        <w:t xml:space="preserve">[1] </w:t>
      </w:r>
      <w:r w:rsidRPr="002E4671">
        <w:t>R4-2217734</w:t>
      </w:r>
      <w:r>
        <w:t xml:space="preserve">, </w:t>
      </w:r>
      <w:r w:rsidR="007D5FF7" w:rsidRPr="007D5FF7">
        <w:t xml:space="preserve">WF on </w:t>
      </w:r>
      <w:proofErr w:type="spellStart"/>
      <w:r w:rsidR="007D5FF7" w:rsidRPr="007D5FF7">
        <w:t>NonCol_intraB_ENDC_NR_CA</w:t>
      </w:r>
      <w:proofErr w:type="spellEnd"/>
      <w:r w:rsidR="007D5FF7" w:rsidRPr="007D5FF7">
        <w:t xml:space="preserve"> for New Type UE</w:t>
      </w:r>
      <w:r w:rsidR="007D5FF7">
        <w:t>, RAN4#104bis, KDDI</w:t>
      </w:r>
    </w:p>
    <w:p w14:paraId="133AA53B" w14:textId="2ABE7826" w:rsidR="0011502F" w:rsidRDefault="0011502F">
      <w:pPr>
        <w:spacing w:after="0"/>
      </w:pPr>
    </w:p>
    <w:p w14:paraId="681413C2" w14:textId="159F5813" w:rsidR="0011502F" w:rsidRDefault="0011502F">
      <w:pPr>
        <w:spacing w:after="0"/>
      </w:pPr>
      <w:r>
        <w:t xml:space="preserve">[2] </w:t>
      </w:r>
      <w:hyperlink r:id="rId10" w:history="1">
        <w:r w:rsidR="006A2396">
          <w:rPr>
            <w:rStyle w:val="Hyperlink"/>
          </w:rPr>
          <w:t>GSA Fixed Wireless Access vendor survey reveals 5G FWA CPE shipments forecast to more than double 2022 - GSA (gsacom.com)</w:t>
        </w:r>
      </w:hyperlink>
    </w:p>
    <w:bookmarkEnd w:id="3"/>
    <w:p w14:paraId="7AE06D67" w14:textId="2AC5807F" w:rsidR="00771F2B" w:rsidRPr="009F001E" w:rsidRDefault="00771F2B" w:rsidP="007972E9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sectPr w:rsidR="00771F2B" w:rsidRPr="009F001E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AEA2A" w14:textId="77777777" w:rsidR="00684872" w:rsidRDefault="00684872">
      <w:pPr>
        <w:spacing w:after="0"/>
      </w:pPr>
      <w:r>
        <w:separator/>
      </w:r>
    </w:p>
  </w:endnote>
  <w:endnote w:type="continuationSeparator" w:id="0">
    <w:p w14:paraId="51A42CC0" w14:textId="77777777" w:rsidR="00684872" w:rsidRDefault="00684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AA1A" w14:textId="77777777" w:rsidR="007B6528" w:rsidRDefault="00F257E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6321" w14:textId="77777777" w:rsidR="007B6528" w:rsidRDefault="00F257E9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33978" w14:textId="77777777" w:rsidR="00684872" w:rsidRDefault="00684872">
      <w:pPr>
        <w:spacing w:after="0"/>
      </w:pPr>
      <w:r>
        <w:separator/>
      </w:r>
    </w:p>
  </w:footnote>
  <w:footnote w:type="continuationSeparator" w:id="0">
    <w:p w14:paraId="798B91BE" w14:textId="77777777" w:rsidR="00684872" w:rsidRDefault="006848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5"/>
  </w:num>
  <w:num w:numId="10">
    <w:abstractNumId w:val="9"/>
  </w:num>
  <w:num w:numId="11">
    <w:abstractNumId w:val="1"/>
  </w:num>
  <w:num w:numId="1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E55"/>
    <w:rsid w:val="0000623D"/>
    <w:rsid w:val="000109CF"/>
    <w:rsid w:val="00011106"/>
    <w:rsid w:val="00013E09"/>
    <w:rsid w:val="00014516"/>
    <w:rsid w:val="000202FB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DA5"/>
    <w:rsid w:val="00104BC6"/>
    <w:rsid w:val="001064E6"/>
    <w:rsid w:val="00114E2C"/>
    <w:rsid w:val="0011502F"/>
    <w:rsid w:val="00117BAA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5802"/>
    <w:rsid w:val="001D02C2"/>
    <w:rsid w:val="001D1470"/>
    <w:rsid w:val="001D3D68"/>
    <w:rsid w:val="001D4E53"/>
    <w:rsid w:val="001D5A17"/>
    <w:rsid w:val="001D7AF6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216A"/>
    <w:rsid w:val="00204648"/>
    <w:rsid w:val="0020766A"/>
    <w:rsid w:val="002119C8"/>
    <w:rsid w:val="00216B81"/>
    <w:rsid w:val="00217CDE"/>
    <w:rsid w:val="002242B0"/>
    <w:rsid w:val="00232B38"/>
    <w:rsid w:val="002347A2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2514"/>
    <w:rsid w:val="00275D9D"/>
    <w:rsid w:val="00276EE4"/>
    <w:rsid w:val="002811B9"/>
    <w:rsid w:val="00281B62"/>
    <w:rsid w:val="00282015"/>
    <w:rsid w:val="00284AE0"/>
    <w:rsid w:val="00285645"/>
    <w:rsid w:val="002915C9"/>
    <w:rsid w:val="002946A1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6C5D"/>
    <w:rsid w:val="003A0483"/>
    <w:rsid w:val="003A104C"/>
    <w:rsid w:val="003A293C"/>
    <w:rsid w:val="003B20CE"/>
    <w:rsid w:val="003B302C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5632"/>
    <w:rsid w:val="003F6ACE"/>
    <w:rsid w:val="003F788E"/>
    <w:rsid w:val="00403924"/>
    <w:rsid w:val="00403E33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F60"/>
    <w:rsid w:val="004345EC"/>
    <w:rsid w:val="00434AD6"/>
    <w:rsid w:val="00442674"/>
    <w:rsid w:val="00457D03"/>
    <w:rsid w:val="004621B2"/>
    <w:rsid w:val="00463240"/>
    <w:rsid w:val="0046781D"/>
    <w:rsid w:val="0047125D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19B3"/>
    <w:rsid w:val="004C3DE7"/>
    <w:rsid w:val="004C4B7A"/>
    <w:rsid w:val="004C602D"/>
    <w:rsid w:val="004C7164"/>
    <w:rsid w:val="004D2592"/>
    <w:rsid w:val="004D3578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297"/>
    <w:rsid w:val="0054772A"/>
    <w:rsid w:val="00550923"/>
    <w:rsid w:val="00553BDA"/>
    <w:rsid w:val="0055584B"/>
    <w:rsid w:val="00557F4F"/>
    <w:rsid w:val="00560D89"/>
    <w:rsid w:val="00562E2C"/>
    <w:rsid w:val="00565087"/>
    <w:rsid w:val="005673C3"/>
    <w:rsid w:val="00570662"/>
    <w:rsid w:val="00570B7D"/>
    <w:rsid w:val="00572E14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35FD"/>
    <w:rsid w:val="00644A76"/>
    <w:rsid w:val="00647114"/>
    <w:rsid w:val="006528E0"/>
    <w:rsid w:val="0065560D"/>
    <w:rsid w:val="00662106"/>
    <w:rsid w:val="0066653C"/>
    <w:rsid w:val="006668F5"/>
    <w:rsid w:val="006678E1"/>
    <w:rsid w:val="00676593"/>
    <w:rsid w:val="006810ED"/>
    <w:rsid w:val="00682A6B"/>
    <w:rsid w:val="006847A0"/>
    <w:rsid w:val="00684872"/>
    <w:rsid w:val="00693AA6"/>
    <w:rsid w:val="006956F0"/>
    <w:rsid w:val="006A1ACA"/>
    <w:rsid w:val="006A2134"/>
    <w:rsid w:val="006A2396"/>
    <w:rsid w:val="006A2C3D"/>
    <w:rsid w:val="006A323F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7B72"/>
    <w:rsid w:val="006E1833"/>
    <w:rsid w:val="006E5C86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6614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71CD"/>
    <w:rsid w:val="007B22B1"/>
    <w:rsid w:val="007B2327"/>
    <w:rsid w:val="007B600E"/>
    <w:rsid w:val="007B6528"/>
    <w:rsid w:val="007C7D6D"/>
    <w:rsid w:val="007D2DD2"/>
    <w:rsid w:val="007D5FF7"/>
    <w:rsid w:val="007E043F"/>
    <w:rsid w:val="007E2C5C"/>
    <w:rsid w:val="007E559C"/>
    <w:rsid w:val="007E5AE9"/>
    <w:rsid w:val="007F0F4A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DED"/>
    <w:rsid w:val="008655B7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F5A"/>
    <w:rsid w:val="00895220"/>
    <w:rsid w:val="0089731D"/>
    <w:rsid w:val="008975F5"/>
    <w:rsid w:val="0089786F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E71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2135"/>
    <w:rsid w:val="009D38F9"/>
    <w:rsid w:val="009D40A0"/>
    <w:rsid w:val="009D463A"/>
    <w:rsid w:val="009D5C3A"/>
    <w:rsid w:val="009E0DD5"/>
    <w:rsid w:val="009E2A1B"/>
    <w:rsid w:val="009E462B"/>
    <w:rsid w:val="009F001E"/>
    <w:rsid w:val="009F0FC6"/>
    <w:rsid w:val="009F37B7"/>
    <w:rsid w:val="009F3B18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6559"/>
    <w:rsid w:val="00D07C1B"/>
    <w:rsid w:val="00D14617"/>
    <w:rsid w:val="00D227AE"/>
    <w:rsid w:val="00D23897"/>
    <w:rsid w:val="00D3013B"/>
    <w:rsid w:val="00D306E6"/>
    <w:rsid w:val="00D309CC"/>
    <w:rsid w:val="00D35C6E"/>
    <w:rsid w:val="00D364EA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5336"/>
    <w:rsid w:val="00E85920"/>
    <w:rsid w:val="00E91B77"/>
    <w:rsid w:val="00E91E55"/>
    <w:rsid w:val="00E96D1A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B5750"/>
    <w:rsid w:val="00FC1192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gsacom.com/press-releases/gsa-fixed-wireless-access-vendor-survey-reveals-5g-fwa-cpe-shipments-forecast-to-more-than-double-2022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366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>Vasenkari, Petri J. (Nokia - FI/Espoo)</cp:lastModifiedBy>
  <cp:revision>3</cp:revision>
  <cp:lastPrinted>2019-02-25T14:05:00Z</cp:lastPrinted>
  <dcterms:created xsi:type="dcterms:W3CDTF">2022-11-04T12:52:00Z</dcterms:created>
  <dcterms:modified xsi:type="dcterms:W3CDTF">2022-11-04T12:59:00Z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